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C1" w:rsidRPr="006A375B" w:rsidRDefault="001455C1" w:rsidP="00C67E56">
      <w:pPr>
        <w:jc w:val="center"/>
        <w:rPr>
          <w:rFonts w:ascii="Arial" w:hAnsi="Arial" w:cs="Arial"/>
          <w:sz w:val="18"/>
          <w:szCs w:val="18"/>
        </w:rPr>
      </w:pPr>
      <w:r w:rsidRPr="006A375B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 w:rsidRPr="00B44EE0">
        <w:rPr>
          <w:rFonts w:ascii="Arial" w:hAnsi="Arial" w:cs="Arial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logo" style="width:184.5pt;height:84.75pt;visibility:visible">
            <v:imagedata r:id="rId4" o:title=""/>
          </v:shape>
        </w:pict>
      </w:r>
      <w:r w:rsidRPr="006A375B">
        <w:rPr>
          <w:rFonts w:ascii="Arial" w:hAnsi="Arial" w:cs="Arial"/>
          <w:sz w:val="18"/>
          <w:szCs w:val="18"/>
        </w:rPr>
        <w:t xml:space="preserve">                                                            </w:t>
      </w:r>
      <w:r w:rsidRPr="00076573">
        <w:rPr>
          <w:rFonts w:ascii="Arial" w:hAnsi="Arial" w:cs="Arial"/>
          <w:sz w:val="18"/>
          <w:szCs w:val="18"/>
        </w:rPr>
        <w:pict>
          <v:shape id="_x0000_i1026" type="#_x0000_t75" style="width:146.25pt;height:54.75pt">
            <v:imagedata r:id="rId5" o:title=""/>
          </v:shape>
        </w:pict>
      </w:r>
      <w:r w:rsidRPr="006A375B">
        <w:rPr>
          <w:rFonts w:ascii="Arial" w:hAnsi="Arial" w:cs="Arial"/>
          <w:sz w:val="18"/>
          <w:szCs w:val="18"/>
        </w:rPr>
        <w:t xml:space="preserve">      </w:t>
      </w:r>
    </w:p>
    <w:p w:rsidR="001455C1" w:rsidRPr="006A375B" w:rsidRDefault="001455C1" w:rsidP="00C67E56">
      <w:pPr>
        <w:jc w:val="center"/>
        <w:rPr>
          <w:rFonts w:ascii="Arial" w:hAnsi="Arial" w:cs="Arial"/>
        </w:rPr>
      </w:pPr>
    </w:p>
    <w:p w:rsidR="001455C1" w:rsidRPr="006A375B" w:rsidRDefault="001455C1" w:rsidP="00A16460">
      <w:pPr>
        <w:rPr>
          <w:rFonts w:ascii="Arial" w:hAnsi="Arial" w:cs="Arial"/>
          <w:b/>
          <w:bCs/>
        </w:rPr>
      </w:pPr>
    </w:p>
    <w:p w:rsidR="001455C1" w:rsidRPr="000D5DC6" w:rsidRDefault="001455C1" w:rsidP="0046685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D5DC6">
        <w:rPr>
          <w:rFonts w:ascii="Arial" w:hAnsi="Arial" w:cs="Arial"/>
          <w:b/>
          <w:bCs/>
          <w:sz w:val="28"/>
          <w:szCs w:val="28"/>
        </w:rPr>
        <w:t>РЕГИСТРАЦИОННАЯ ФОРМА</w:t>
      </w:r>
    </w:p>
    <w:p w:rsidR="001455C1" w:rsidRPr="006A375B" w:rsidRDefault="001455C1" w:rsidP="0046685B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1455C1" w:rsidRDefault="001455C1" w:rsidP="006A375B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 w:rsidRPr="006A375B">
        <w:rPr>
          <w:rFonts w:ascii="Arial" w:hAnsi="Arial" w:cs="Arial"/>
          <w:b/>
          <w:bCs/>
          <w:sz w:val="28"/>
          <w:szCs w:val="28"/>
        </w:rPr>
        <w:t xml:space="preserve">На участие в </w:t>
      </w:r>
      <w:r>
        <w:rPr>
          <w:rFonts w:ascii="Arial" w:hAnsi="Arial" w:cs="Arial"/>
          <w:b/>
          <w:bCs/>
          <w:sz w:val="28"/>
          <w:szCs w:val="28"/>
        </w:rPr>
        <w:t xml:space="preserve">1-м Инвестиционном Форуме </w:t>
      </w:r>
    </w:p>
    <w:p w:rsidR="001455C1" w:rsidRPr="00906A51" w:rsidRDefault="001455C1" w:rsidP="006A375B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Россия - Мьянма</w:t>
      </w:r>
    </w:p>
    <w:p w:rsidR="001455C1" w:rsidRPr="006A375B" w:rsidRDefault="001455C1" w:rsidP="00A57A95">
      <w:pPr>
        <w:pStyle w:val="Title"/>
        <w:rPr>
          <w:rFonts w:ascii="Arial" w:hAnsi="Arial" w:cs="Arial"/>
          <w:sz w:val="24"/>
          <w:szCs w:val="24"/>
        </w:rPr>
      </w:pPr>
    </w:p>
    <w:p w:rsidR="001455C1" w:rsidRPr="00706745" w:rsidRDefault="001455C1" w:rsidP="00A57A95">
      <w:pPr>
        <w:pStyle w:val="Titl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28-29 июня</w:t>
      </w:r>
      <w:r w:rsidRPr="006A375B">
        <w:rPr>
          <w:rFonts w:ascii="Arial" w:hAnsi="Arial" w:cs="Arial"/>
          <w:sz w:val="24"/>
          <w:szCs w:val="24"/>
        </w:rPr>
        <w:t xml:space="preserve"> 2011 года</w:t>
      </w:r>
      <w:r>
        <w:rPr>
          <w:rFonts w:ascii="Arial" w:hAnsi="Arial" w:cs="Arial"/>
          <w:sz w:val="24"/>
          <w:szCs w:val="24"/>
        </w:rPr>
        <w:t>, Янгон, Мьянма</w:t>
      </w:r>
    </w:p>
    <w:p w:rsidR="001455C1" w:rsidRPr="000D5DC6" w:rsidRDefault="001455C1" w:rsidP="0046685B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:rsidR="001455C1" w:rsidRPr="000D5DC6" w:rsidRDefault="001455C1" w:rsidP="000D5DC6">
      <w:pPr>
        <w:jc w:val="both"/>
        <w:rPr>
          <w:rFonts w:ascii="Arial" w:hAnsi="Arial" w:cs="Arial"/>
          <w:sz w:val="20"/>
          <w:szCs w:val="20"/>
        </w:rPr>
      </w:pPr>
      <w:r w:rsidRPr="000D5DC6">
        <w:rPr>
          <w:rFonts w:ascii="Arial" w:hAnsi="Arial" w:cs="Arial"/>
          <w:sz w:val="20"/>
          <w:szCs w:val="20"/>
        </w:rPr>
        <w:t xml:space="preserve">Чтобы принять участие в Форуме, пожалуйста, заполните и отправьте регистрационную форму.  </w:t>
      </w:r>
    </w:p>
    <w:p w:rsidR="001455C1" w:rsidRPr="000D5DC6" w:rsidRDefault="001455C1" w:rsidP="000D5DC6">
      <w:pPr>
        <w:spacing w:before="120"/>
        <w:jc w:val="both"/>
        <w:rPr>
          <w:rStyle w:val="Strong"/>
          <w:rFonts w:ascii="Arial" w:hAnsi="Arial" w:cs="Arial"/>
          <w:b w:val="0"/>
          <w:bCs w:val="0"/>
          <w:sz w:val="20"/>
          <w:szCs w:val="20"/>
        </w:rPr>
      </w:pPr>
      <w:r w:rsidRPr="000D5DC6">
        <w:rPr>
          <w:rStyle w:val="Strong"/>
          <w:rFonts w:ascii="Arial" w:hAnsi="Arial" w:cs="Arial"/>
          <w:b w:val="0"/>
          <w:bCs w:val="0"/>
          <w:sz w:val="20"/>
          <w:szCs w:val="20"/>
        </w:rPr>
        <w:t xml:space="preserve">После отправки данной регистрационной формы, пожалуйста, </w:t>
      </w:r>
      <w:r>
        <w:rPr>
          <w:rStyle w:val="Strong"/>
          <w:rFonts w:ascii="Arial" w:hAnsi="Arial" w:cs="Arial"/>
          <w:b w:val="0"/>
          <w:bCs w:val="0"/>
          <w:sz w:val="20"/>
          <w:szCs w:val="20"/>
        </w:rPr>
        <w:t xml:space="preserve">уточните ее успешное получение </w:t>
      </w:r>
      <w:r w:rsidRPr="000D5DC6">
        <w:rPr>
          <w:rStyle w:val="Strong"/>
          <w:rFonts w:ascii="Arial" w:hAnsi="Arial" w:cs="Arial"/>
          <w:b w:val="0"/>
          <w:bCs w:val="0"/>
          <w:sz w:val="20"/>
          <w:szCs w:val="20"/>
        </w:rPr>
        <w:t xml:space="preserve">у организаторов конференции по телефону </w:t>
      </w:r>
    </w:p>
    <w:p w:rsidR="001455C1" w:rsidRPr="000D5DC6" w:rsidRDefault="001455C1" w:rsidP="000D5DC6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 w:rsidRPr="000D5DC6">
        <w:rPr>
          <w:rStyle w:val="Strong"/>
          <w:rFonts w:ascii="Arial" w:hAnsi="Arial" w:cs="Arial"/>
          <w:sz w:val="28"/>
          <w:szCs w:val="28"/>
        </w:rPr>
        <w:t>+7(495) 510 21 80</w:t>
      </w:r>
    </w:p>
    <w:p w:rsidR="001455C1" w:rsidRPr="006A375B" w:rsidRDefault="001455C1" w:rsidP="0046685B">
      <w:pPr>
        <w:spacing w:before="120"/>
        <w:rPr>
          <w:rFonts w:ascii="Arial" w:hAnsi="Arial" w:cs="Arial"/>
          <w:i/>
          <w:iCs/>
          <w:color w:val="FF0000"/>
          <w:sz w:val="22"/>
          <w:szCs w:val="22"/>
        </w:rPr>
      </w:pPr>
      <w:r w:rsidRPr="006A375B">
        <w:rPr>
          <w:rFonts w:ascii="Arial" w:hAnsi="Arial" w:cs="Arial"/>
          <w:i/>
          <w:iCs/>
          <w:color w:val="FF0000"/>
          <w:sz w:val="22"/>
          <w:szCs w:val="22"/>
        </w:rPr>
        <w:t>Все поля данной формы являются обязательными для заполнения.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"/>
        <w:gridCol w:w="1798"/>
        <w:gridCol w:w="2454"/>
        <w:gridCol w:w="1616"/>
        <w:gridCol w:w="3288"/>
      </w:tblGrid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 (полностью)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Полное наименование компании (организации)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Отрасль деятельности компании (организации)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Город</w:t>
            </w:r>
          </w:p>
        </w:tc>
        <w:tc>
          <w:tcPr>
            <w:tcW w:w="2454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16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Индекс</w:t>
            </w:r>
          </w:p>
        </w:tc>
        <w:tc>
          <w:tcPr>
            <w:tcW w:w="3285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Факт.  адрес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Юр. адрес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2454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16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Факс</w:t>
            </w:r>
          </w:p>
        </w:tc>
        <w:tc>
          <w:tcPr>
            <w:tcW w:w="3285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6F2C87">
              <w:rPr>
                <w:rFonts w:ascii="Arial" w:hAnsi="Arial" w:cs="Arial"/>
                <w:sz w:val="20"/>
                <w:szCs w:val="20"/>
              </w:rPr>
              <w:t>-</w:t>
            </w:r>
            <w:r w:rsidRPr="006F2C87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</w:p>
        </w:tc>
        <w:tc>
          <w:tcPr>
            <w:tcW w:w="2454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16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  <w:lang w:val="en-US"/>
              </w:rPr>
              <w:t>Web</w:t>
            </w:r>
            <w:r w:rsidRPr="006F2C87">
              <w:rPr>
                <w:rFonts w:ascii="Arial" w:hAnsi="Arial" w:cs="Arial"/>
                <w:sz w:val="20"/>
                <w:szCs w:val="20"/>
              </w:rPr>
              <w:t>-Сайт</w:t>
            </w:r>
          </w:p>
        </w:tc>
        <w:tc>
          <w:tcPr>
            <w:tcW w:w="3285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ИНН</w:t>
            </w:r>
          </w:p>
        </w:tc>
        <w:tc>
          <w:tcPr>
            <w:tcW w:w="2454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13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КПП</w:t>
            </w:r>
          </w:p>
        </w:tc>
        <w:tc>
          <w:tcPr>
            <w:tcW w:w="328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455C1" w:rsidRPr="006F2C87">
        <w:tc>
          <w:tcPr>
            <w:tcW w:w="41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C8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98" w:type="dxa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F2C87">
              <w:rPr>
                <w:rFonts w:ascii="Arial" w:hAnsi="Arial" w:cs="Arial"/>
                <w:sz w:val="20"/>
                <w:szCs w:val="20"/>
              </w:rPr>
              <w:t>ОКПО</w:t>
            </w:r>
          </w:p>
        </w:tc>
        <w:tc>
          <w:tcPr>
            <w:tcW w:w="7355" w:type="dxa"/>
            <w:gridSpan w:val="3"/>
            <w:vAlign w:val="center"/>
          </w:tcPr>
          <w:p w:rsidR="001455C1" w:rsidRPr="006F2C87" w:rsidRDefault="001455C1" w:rsidP="006F2C87">
            <w:pPr>
              <w:tabs>
                <w:tab w:val="left" w:pos="3600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:rsidR="001455C1" w:rsidRDefault="001455C1" w:rsidP="0046685B">
      <w:pPr>
        <w:pStyle w:val="BasicParagraph"/>
        <w:jc w:val="both"/>
        <w:rPr>
          <w:rFonts w:ascii="Arial" w:hAnsi="Arial" w:cs="Arial"/>
          <w:b/>
          <w:bCs/>
          <w:color w:val="auto"/>
          <w:sz w:val="20"/>
          <w:szCs w:val="20"/>
          <w:lang w:val="ru-RU"/>
        </w:rPr>
      </w:pPr>
    </w:p>
    <w:p w:rsidR="001455C1" w:rsidRPr="006A375B" w:rsidRDefault="001455C1" w:rsidP="0046685B">
      <w:pPr>
        <w:pStyle w:val="BasicParagraph"/>
        <w:jc w:val="both"/>
        <w:rPr>
          <w:rFonts w:ascii="Arial" w:hAnsi="Arial" w:cs="Arial"/>
          <w:b/>
          <w:bCs/>
          <w:color w:val="auto"/>
          <w:sz w:val="20"/>
          <w:szCs w:val="20"/>
          <w:lang w:val="ru-RU"/>
        </w:rPr>
      </w:pPr>
      <w:r w:rsidRPr="006A375B">
        <w:rPr>
          <w:rFonts w:ascii="Arial" w:hAnsi="Arial" w:cs="Arial"/>
          <w:b/>
          <w:bCs/>
          <w:color w:val="auto"/>
          <w:sz w:val="20"/>
          <w:szCs w:val="20"/>
          <w:lang w:val="ru-RU"/>
        </w:rPr>
        <w:t xml:space="preserve">ПОДТВЕРЖДЕНИЕ </w:t>
      </w:r>
    </w:p>
    <w:p w:rsidR="001455C1" w:rsidRPr="006A375B" w:rsidRDefault="001455C1" w:rsidP="0046685B">
      <w:pPr>
        <w:pStyle w:val="BasicParagraph"/>
        <w:jc w:val="both"/>
        <w:rPr>
          <w:rFonts w:ascii="Arial" w:hAnsi="Arial" w:cs="Arial"/>
          <w:sz w:val="20"/>
          <w:szCs w:val="20"/>
          <w:lang w:val="ru-RU"/>
        </w:rPr>
      </w:pPr>
      <w:r w:rsidRPr="006A375B">
        <w:rPr>
          <w:rFonts w:ascii="Arial" w:hAnsi="Arial" w:cs="Arial"/>
          <w:sz w:val="20"/>
          <w:szCs w:val="20"/>
          <w:lang w:val="ru-RU"/>
        </w:rPr>
        <w:t xml:space="preserve">После получения данной регистрационной формы Оргкомитетом Вам будет выставлен счёт, который должен быть оплачен в течении 3 дней. После оплаты Вы будете внесены в список участников конференции,  и мы направим Вам сообщение, подтверждающее дату и факт получения нами Вашего платежа. </w:t>
      </w:r>
    </w:p>
    <w:p w:rsidR="001455C1" w:rsidRPr="006A375B" w:rsidRDefault="001455C1" w:rsidP="0046685B">
      <w:pPr>
        <w:pStyle w:val="BasicParagraph"/>
        <w:jc w:val="both"/>
        <w:rPr>
          <w:rFonts w:ascii="Arial" w:hAnsi="Arial" w:cs="Arial"/>
          <w:sz w:val="20"/>
          <w:szCs w:val="20"/>
          <w:lang w:val="ru-RU"/>
        </w:rPr>
      </w:pPr>
    </w:p>
    <w:p w:rsidR="001455C1" w:rsidRDefault="001455C1" w:rsidP="00EB060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455C1" w:rsidRDefault="001455C1" w:rsidP="00EB060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455C1" w:rsidRPr="006A375B" w:rsidRDefault="001455C1" w:rsidP="00EB060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A375B">
        <w:rPr>
          <w:rFonts w:ascii="Arial" w:hAnsi="Arial" w:cs="Arial"/>
          <w:b/>
          <w:bCs/>
          <w:sz w:val="20"/>
          <w:szCs w:val="20"/>
        </w:rPr>
        <w:t>СРОКИ И УСЛОВИЯ</w:t>
      </w:r>
    </w:p>
    <w:p w:rsidR="001455C1" w:rsidRPr="006A375B" w:rsidRDefault="001455C1" w:rsidP="0046685B">
      <w:pPr>
        <w:rPr>
          <w:rFonts w:ascii="Arial" w:hAnsi="Arial" w:cs="Arial"/>
          <w:b/>
          <w:bCs/>
          <w:sz w:val="20"/>
          <w:szCs w:val="20"/>
        </w:rPr>
      </w:pPr>
    </w:p>
    <w:p w:rsidR="001455C1" w:rsidRPr="00906A51" w:rsidRDefault="001455C1" w:rsidP="0046685B">
      <w:pPr>
        <w:rPr>
          <w:rFonts w:ascii="Arial" w:hAnsi="Arial" w:cs="Arial"/>
          <w:b/>
          <w:bCs/>
          <w:i/>
          <w:iCs/>
          <w:sz w:val="28"/>
          <w:szCs w:val="28"/>
        </w:rPr>
      </w:pPr>
      <w:r w:rsidRPr="00906A51">
        <w:rPr>
          <w:rFonts w:ascii="Arial" w:hAnsi="Arial" w:cs="Arial"/>
          <w:b/>
          <w:bCs/>
          <w:i/>
          <w:iCs/>
          <w:sz w:val="28"/>
          <w:szCs w:val="28"/>
        </w:rPr>
        <w:t xml:space="preserve">Стоимость участия: </w:t>
      </w:r>
    </w:p>
    <w:p w:rsidR="001455C1" w:rsidRPr="006A375B" w:rsidRDefault="001455C1" w:rsidP="0046685B">
      <w:pPr>
        <w:rPr>
          <w:rFonts w:ascii="Arial" w:hAnsi="Arial" w:cs="Arial"/>
          <w:b/>
          <w:bCs/>
          <w:i/>
          <w:iCs/>
        </w:rPr>
      </w:pPr>
    </w:p>
    <w:p w:rsidR="001455C1" w:rsidRDefault="001455C1" w:rsidP="0046685B">
      <w:pPr>
        <w:rPr>
          <w:rFonts w:ascii="Arial" w:hAnsi="Arial" w:cs="Arial"/>
          <w:b/>
          <w:bCs/>
          <w:sz w:val="20"/>
          <w:szCs w:val="20"/>
        </w:rPr>
      </w:pPr>
      <w:r w:rsidRPr="006A375B">
        <w:rPr>
          <w:rFonts w:ascii="Arial" w:hAnsi="Arial" w:cs="Arial"/>
          <w:b/>
          <w:bCs/>
          <w:sz w:val="20"/>
          <w:szCs w:val="20"/>
        </w:rPr>
        <w:t xml:space="preserve">Участие 1 делегата в деловой части  Форума (пленарные заседания, круглые столы): </w:t>
      </w:r>
    </w:p>
    <w:p w:rsidR="001455C1" w:rsidRDefault="001455C1" w:rsidP="0046685B">
      <w:pPr>
        <w:rPr>
          <w:rFonts w:ascii="Arial" w:hAnsi="Arial" w:cs="Arial"/>
          <w:b/>
          <w:bCs/>
          <w:sz w:val="20"/>
          <w:szCs w:val="20"/>
        </w:rPr>
      </w:pPr>
      <w:r w:rsidRPr="00583870">
        <w:rPr>
          <w:rFonts w:ascii="Arial" w:hAnsi="Arial" w:cs="Arial"/>
          <w:b/>
          <w:bCs/>
          <w:sz w:val="20"/>
          <w:szCs w:val="20"/>
        </w:rPr>
        <w:t>2 301</w:t>
      </w:r>
      <w:r>
        <w:rPr>
          <w:rFonts w:ascii="Arial" w:hAnsi="Arial" w:cs="Arial"/>
          <w:b/>
          <w:bCs/>
          <w:sz w:val="20"/>
          <w:szCs w:val="20"/>
        </w:rPr>
        <w:t xml:space="preserve"> Евро (включая</w:t>
      </w:r>
      <w:r w:rsidRPr="000D5DC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18 % НДС – 351 Евро) </w:t>
      </w:r>
      <w:r w:rsidRPr="006A375B">
        <w:rPr>
          <w:rFonts w:ascii="Arial" w:hAnsi="Arial" w:cs="Arial"/>
          <w:b/>
          <w:bCs/>
          <w:sz w:val="20"/>
          <w:szCs w:val="20"/>
        </w:rPr>
        <w:t>за 1 делегата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:rsidR="001455C1" w:rsidRDefault="001455C1" w:rsidP="0046685B">
      <w:pPr>
        <w:rPr>
          <w:rFonts w:ascii="Arial" w:hAnsi="Arial" w:cs="Arial"/>
          <w:b/>
          <w:bCs/>
          <w:sz w:val="20"/>
          <w:szCs w:val="20"/>
        </w:rPr>
      </w:pPr>
    </w:p>
    <w:p w:rsidR="001455C1" w:rsidRPr="006A375B" w:rsidRDefault="001455C1" w:rsidP="000D5DC6">
      <w:pPr>
        <w:jc w:val="both"/>
        <w:rPr>
          <w:rFonts w:ascii="Arial" w:hAnsi="Arial" w:cs="Arial"/>
          <w:b/>
          <w:bCs/>
          <w:i/>
          <w:iCs/>
        </w:rPr>
      </w:pPr>
    </w:p>
    <w:p w:rsidR="001455C1" w:rsidRPr="00583870" w:rsidRDefault="001455C1" w:rsidP="000D314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 1</w:t>
      </w:r>
      <w:r w:rsidRPr="00906A51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>.04.2011г. до 01.06.2011г. – 2 065 Евро (включая</w:t>
      </w:r>
      <w:r w:rsidRPr="000D5DC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18 % НДС – 315 Евро) </w:t>
      </w:r>
      <w:r w:rsidRPr="006A375B">
        <w:rPr>
          <w:rFonts w:ascii="Arial" w:hAnsi="Arial" w:cs="Arial"/>
          <w:b/>
          <w:bCs/>
          <w:sz w:val="20"/>
          <w:szCs w:val="20"/>
        </w:rPr>
        <w:t>за 1 делегата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:rsidR="001455C1" w:rsidRPr="00906A51" w:rsidRDefault="001455C1" w:rsidP="0046685B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1455C1" w:rsidRPr="00906A51" w:rsidRDefault="001455C1" w:rsidP="0046685B">
      <w:pPr>
        <w:jc w:val="both"/>
        <w:rPr>
          <w:rFonts w:ascii="Arial" w:hAnsi="Arial" w:cs="Arial"/>
        </w:rPr>
      </w:pPr>
    </w:p>
    <w:p w:rsidR="001455C1" w:rsidRPr="00906A51" w:rsidRDefault="001455C1" w:rsidP="0046685B">
      <w:pPr>
        <w:pStyle w:val="BasicParagraph"/>
        <w:spacing w:after="227"/>
        <w:jc w:val="both"/>
        <w:rPr>
          <w:rFonts w:ascii="Arial" w:hAnsi="Arial" w:cs="Arial"/>
          <w:b/>
          <w:bCs/>
          <w:lang w:val="ru-RU"/>
        </w:rPr>
      </w:pPr>
      <w:r w:rsidRPr="00906A51">
        <w:rPr>
          <w:rFonts w:ascii="Arial" w:hAnsi="Arial" w:cs="Arial"/>
          <w:b/>
          <w:bCs/>
          <w:lang w:val="ru-RU"/>
        </w:rPr>
        <w:t xml:space="preserve">Резервирование со скидкой открыто  до </w:t>
      </w:r>
      <w:r>
        <w:rPr>
          <w:rFonts w:ascii="Arial" w:hAnsi="Arial" w:cs="Arial"/>
          <w:b/>
          <w:bCs/>
          <w:lang w:val="ru-RU"/>
        </w:rPr>
        <w:t>01</w:t>
      </w:r>
      <w:r w:rsidRPr="00906A51">
        <w:rPr>
          <w:rFonts w:ascii="Arial" w:hAnsi="Arial" w:cs="Arial"/>
          <w:b/>
          <w:bCs/>
          <w:lang w:val="ru-RU"/>
        </w:rPr>
        <w:t xml:space="preserve"> июня 2011 г. (количество мест лимитировано).</w:t>
      </w:r>
    </w:p>
    <w:p w:rsidR="001455C1" w:rsidRDefault="001455C1" w:rsidP="000D5DC6">
      <w:pPr>
        <w:jc w:val="both"/>
      </w:pPr>
      <w:r w:rsidRPr="006A375B">
        <w:t>Требуется ли размещение в гостинице ____да/_____нет ?</w:t>
      </w:r>
    </w:p>
    <w:p w:rsidR="001455C1" w:rsidRDefault="001455C1" w:rsidP="000D5DC6">
      <w:pPr>
        <w:jc w:val="both"/>
      </w:pPr>
    </w:p>
    <w:p w:rsidR="001455C1" w:rsidRPr="000D5DC6" w:rsidRDefault="001455C1" w:rsidP="000D5DC6">
      <w:pPr>
        <w:jc w:val="both"/>
        <w:rPr>
          <w:rFonts w:ascii="Arial" w:hAnsi="Arial" w:cs="Arial"/>
          <w:sz w:val="20"/>
          <w:szCs w:val="20"/>
        </w:rPr>
      </w:pPr>
    </w:p>
    <w:p w:rsidR="001455C1" w:rsidRPr="006A375B" w:rsidRDefault="001455C1" w:rsidP="0046685B">
      <w:pPr>
        <w:tabs>
          <w:tab w:val="right" w:pos="2070"/>
        </w:tabs>
        <w:rPr>
          <w:rFonts w:ascii="Arial" w:hAnsi="Arial" w:cs="Arial"/>
          <w:sz w:val="22"/>
          <w:szCs w:val="22"/>
        </w:rPr>
      </w:pPr>
      <w:r w:rsidRPr="006A375B">
        <w:rPr>
          <w:rFonts w:ascii="Arial" w:hAnsi="Arial" w:cs="Arial"/>
          <w:sz w:val="22"/>
          <w:szCs w:val="22"/>
        </w:rPr>
        <w:t>ПОДПИСЬ: _____________________    ДАТА: ____________________ 2011 г.</w:t>
      </w:r>
    </w:p>
    <w:p w:rsidR="001455C1" w:rsidRPr="006A375B" w:rsidRDefault="001455C1" w:rsidP="0046685B">
      <w:pPr>
        <w:rPr>
          <w:rFonts w:ascii="Arial" w:hAnsi="Arial" w:cs="Arial"/>
        </w:rPr>
      </w:pPr>
    </w:p>
    <w:p w:rsidR="001455C1" w:rsidRDefault="001455C1" w:rsidP="0046685B">
      <w:pPr>
        <w:rPr>
          <w:rFonts w:ascii="Arial" w:hAnsi="Arial" w:cs="Arial"/>
        </w:rPr>
      </w:pPr>
      <w:r w:rsidRPr="006A375B">
        <w:rPr>
          <w:rFonts w:ascii="Arial" w:hAnsi="Arial" w:cs="Arial"/>
        </w:rPr>
        <w:t>Заполненную форму</w:t>
      </w:r>
      <w:r>
        <w:rPr>
          <w:rFonts w:ascii="Arial" w:hAnsi="Arial" w:cs="Arial"/>
        </w:rPr>
        <w:t xml:space="preserve"> с подписью и печатью организации</w:t>
      </w:r>
      <w:r w:rsidRPr="006A375B">
        <w:rPr>
          <w:rFonts w:ascii="Arial" w:hAnsi="Arial" w:cs="Arial"/>
        </w:rPr>
        <w:t>, просим отправить по:</w:t>
      </w:r>
      <w:r>
        <w:rPr>
          <w:rFonts w:ascii="Arial" w:hAnsi="Arial" w:cs="Arial"/>
        </w:rPr>
        <w:t xml:space="preserve"> </w:t>
      </w:r>
    </w:p>
    <w:p w:rsidR="001455C1" w:rsidRPr="00F4772C" w:rsidRDefault="001455C1" w:rsidP="0046685B">
      <w:pPr>
        <w:rPr>
          <w:rFonts w:ascii="Arial" w:hAnsi="Arial" w:cs="Arial"/>
        </w:rPr>
      </w:pPr>
      <w:r w:rsidRPr="006A375B">
        <w:rPr>
          <w:rFonts w:ascii="Arial" w:hAnsi="Arial" w:cs="Arial"/>
          <w:lang w:val="en-US"/>
        </w:rPr>
        <w:t>e</w:t>
      </w:r>
      <w:r w:rsidRPr="00583870">
        <w:rPr>
          <w:rFonts w:ascii="Arial" w:hAnsi="Arial" w:cs="Arial"/>
        </w:rPr>
        <w:t>-</w:t>
      </w:r>
      <w:r w:rsidRPr="006A375B">
        <w:rPr>
          <w:rFonts w:ascii="Arial" w:hAnsi="Arial" w:cs="Arial"/>
          <w:lang w:val="en-US"/>
        </w:rPr>
        <w:t>mail</w:t>
      </w:r>
      <w:r w:rsidRPr="00583870">
        <w:rPr>
          <w:rFonts w:ascii="Arial" w:hAnsi="Arial" w:cs="Arial"/>
        </w:rPr>
        <w:t xml:space="preserve">: </w:t>
      </w:r>
      <w:r>
        <w:rPr>
          <w:rFonts w:ascii="Arial" w:hAnsi="Arial" w:cs="Arial"/>
          <w:lang w:val="en-US"/>
        </w:rPr>
        <w:t>info</w:t>
      </w:r>
      <w:r w:rsidRPr="00583870">
        <w:rPr>
          <w:rFonts w:ascii="Arial" w:hAnsi="Arial" w:cs="Arial"/>
        </w:rPr>
        <w:t>@</w:t>
      </w:r>
      <w:r>
        <w:rPr>
          <w:rFonts w:ascii="Arial" w:hAnsi="Arial" w:cs="Arial"/>
          <w:lang w:val="en-US"/>
        </w:rPr>
        <w:t>nisse</w:t>
      </w:r>
      <w:r w:rsidRPr="00583870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ru</w:t>
      </w:r>
    </w:p>
    <w:p w:rsidR="001455C1" w:rsidRPr="00DA711C" w:rsidRDefault="001455C1" w:rsidP="00DA711C">
      <w:pPr>
        <w:rPr>
          <w:rFonts w:ascii="Arial" w:hAnsi="Arial" w:cs="Arial"/>
        </w:rPr>
      </w:pPr>
      <w:r w:rsidRPr="006A375B">
        <w:rPr>
          <w:rFonts w:ascii="Arial" w:hAnsi="Arial" w:cs="Arial"/>
        </w:rPr>
        <w:t xml:space="preserve">или по факсу: </w:t>
      </w:r>
      <w:r w:rsidRPr="00303753">
        <w:rPr>
          <w:rStyle w:val="Strong"/>
          <w:b w:val="0"/>
          <w:bCs w:val="0"/>
          <w:sz w:val="28"/>
          <w:szCs w:val="28"/>
        </w:rPr>
        <w:t>+ 7 (495) 510 21 80</w:t>
      </w:r>
    </w:p>
    <w:p w:rsidR="001455C1" w:rsidRPr="006A375B" w:rsidRDefault="001455C1" w:rsidP="0046685B">
      <w:pPr>
        <w:pStyle w:val="BasicParagraph"/>
        <w:jc w:val="both"/>
        <w:rPr>
          <w:rFonts w:ascii="Arial" w:hAnsi="Arial" w:cs="Arial"/>
          <w:b/>
          <w:bCs/>
          <w:color w:val="auto"/>
          <w:sz w:val="20"/>
          <w:szCs w:val="20"/>
          <w:lang w:val="ru-RU"/>
        </w:rPr>
      </w:pPr>
    </w:p>
    <w:p w:rsidR="001455C1" w:rsidRPr="006A375B" w:rsidRDefault="001455C1" w:rsidP="0046685B">
      <w:pPr>
        <w:pStyle w:val="BasicParagraph"/>
        <w:jc w:val="both"/>
        <w:outlineLvl w:val="0"/>
        <w:rPr>
          <w:rFonts w:ascii="Arial" w:hAnsi="Arial" w:cs="Arial"/>
          <w:b/>
          <w:bCs/>
          <w:sz w:val="18"/>
          <w:szCs w:val="18"/>
          <w:lang w:val="ru-RU"/>
        </w:rPr>
      </w:pPr>
      <w:r w:rsidRPr="006A375B">
        <w:rPr>
          <w:rFonts w:ascii="Arial" w:hAnsi="Arial" w:cs="Arial"/>
          <w:b/>
          <w:bCs/>
          <w:sz w:val="18"/>
          <w:szCs w:val="18"/>
          <w:lang w:val="ru-RU"/>
        </w:rPr>
        <w:t>Сроки и условия</w:t>
      </w:r>
      <w:r>
        <w:rPr>
          <w:rFonts w:ascii="Arial" w:hAnsi="Arial" w:cs="Arial"/>
          <w:b/>
          <w:bCs/>
          <w:sz w:val="18"/>
          <w:szCs w:val="18"/>
          <w:lang w:val="ru-RU"/>
        </w:rPr>
        <w:t>:</w:t>
      </w:r>
      <w:r w:rsidRPr="006A375B">
        <w:rPr>
          <w:rFonts w:ascii="Arial" w:hAnsi="Arial" w:cs="Arial"/>
          <w:b/>
          <w:bCs/>
          <w:sz w:val="18"/>
          <w:szCs w:val="18"/>
          <w:lang w:val="ru-RU"/>
        </w:rPr>
        <w:t xml:space="preserve"> </w:t>
      </w:r>
    </w:p>
    <w:p w:rsidR="001455C1" w:rsidRPr="00303753" w:rsidRDefault="001455C1" w:rsidP="00DA711C">
      <w:pPr>
        <w:pStyle w:val="NoParagraphStyle"/>
        <w:jc w:val="both"/>
        <w:rPr>
          <w:rFonts w:ascii="Arial" w:hAnsi="Arial" w:cs="Arial"/>
          <w:sz w:val="20"/>
          <w:szCs w:val="20"/>
          <w:lang w:val="ru-RU"/>
        </w:rPr>
      </w:pPr>
      <w:r w:rsidRPr="00303753">
        <w:rPr>
          <w:rFonts w:ascii="Arial" w:hAnsi="Arial" w:cs="Arial"/>
          <w:sz w:val="20"/>
          <w:szCs w:val="20"/>
          <w:lang w:val="ru-RU"/>
        </w:rPr>
        <w:t xml:space="preserve">1. Возможно заменить одного делегата другим, но необходимо поставить организаторов в известность, по крайней мере, за три дня. 2. </w:t>
      </w:r>
      <w:r w:rsidRPr="00F4772C">
        <w:rPr>
          <w:rFonts w:ascii="Arial" w:hAnsi="Arial" w:cs="Arial"/>
          <w:sz w:val="20"/>
          <w:szCs w:val="20"/>
          <w:lang w:val="ru-RU"/>
        </w:rPr>
        <w:t>Если  МЦК «</w:t>
      </w:r>
      <w:r w:rsidRPr="00303753">
        <w:rPr>
          <w:rFonts w:ascii="Arial" w:hAnsi="Arial" w:cs="Arial"/>
          <w:sz w:val="20"/>
          <w:szCs w:val="20"/>
        </w:rPr>
        <w:t>Onconference</w:t>
      </w:r>
      <w:r w:rsidRPr="00F4772C">
        <w:rPr>
          <w:rFonts w:ascii="Arial" w:hAnsi="Arial" w:cs="Arial"/>
          <w:sz w:val="20"/>
          <w:szCs w:val="20"/>
          <w:lang w:val="ru-RU"/>
        </w:rPr>
        <w:t>» по каким бы то ни было причинам, решит отменить конференцию, то конференционный взнос будет возвращен зарегистрировавшимся участникам в полном объеме. Однако в случае изменения программы конференции, даты и места ее проведения и/или состава докладчиков, со стороны МЦК «</w:t>
      </w:r>
      <w:r w:rsidRPr="00303753">
        <w:rPr>
          <w:rFonts w:ascii="Arial" w:hAnsi="Arial" w:cs="Arial"/>
          <w:sz w:val="20"/>
          <w:szCs w:val="20"/>
        </w:rPr>
        <w:t>Onconference</w:t>
      </w:r>
      <w:r w:rsidRPr="00F4772C">
        <w:rPr>
          <w:rFonts w:ascii="Arial" w:hAnsi="Arial" w:cs="Arial"/>
          <w:sz w:val="20"/>
          <w:szCs w:val="20"/>
          <w:lang w:val="ru-RU"/>
        </w:rPr>
        <w:t>» не последует, какого бы то ни было, полного или частичного возврата конференционного взноса.  3. Если компания МЦК «</w:t>
      </w:r>
      <w:r w:rsidRPr="00303753">
        <w:rPr>
          <w:rFonts w:ascii="Arial" w:hAnsi="Arial" w:cs="Arial"/>
          <w:sz w:val="20"/>
          <w:szCs w:val="20"/>
        </w:rPr>
        <w:t>Onconference</w:t>
      </w:r>
      <w:r w:rsidRPr="00F4772C">
        <w:rPr>
          <w:rFonts w:ascii="Arial" w:hAnsi="Arial" w:cs="Arial"/>
          <w:sz w:val="20"/>
          <w:szCs w:val="20"/>
          <w:lang w:val="ru-RU"/>
        </w:rPr>
        <w:t>» изменит дату проведения конференции или отложит ее созыв, конференционные взносы делегатов будут перечислены в пользу конференции, проводимой во вновь установленный срок. 4. Если делегаты не смогут принять участия в конференции, проводимой во вновь установленные сроки, то их платежи в полном размере будут действительны для участия в одной из будущих конференций, устраиваемых компанией МЦК «</w:t>
      </w:r>
      <w:r w:rsidRPr="00303753">
        <w:rPr>
          <w:rFonts w:ascii="Arial" w:hAnsi="Arial" w:cs="Arial"/>
          <w:sz w:val="20"/>
          <w:szCs w:val="20"/>
        </w:rPr>
        <w:t>Onconference</w:t>
      </w:r>
      <w:r w:rsidRPr="00F4772C">
        <w:rPr>
          <w:rFonts w:ascii="Arial" w:hAnsi="Arial" w:cs="Arial"/>
          <w:sz w:val="20"/>
          <w:szCs w:val="20"/>
          <w:lang w:val="ru-RU"/>
        </w:rPr>
        <w:t xml:space="preserve">». </w:t>
      </w:r>
      <w:r w:rsidRPr="00303753">
        <w:rPr>
          <w:rFonts w:ascii="Arial" w:hAnsi="Arial" w:cs="Arial"/>
          <w:sz w:val="20"/>
          <w:szCs w:val="20"/>
          <w:lang w:val="ru-RU"/>
        </w:rPr>
        <w:t xml:space="preserve">5. Зарегистрированные делегаты, отменившие свое участие в конференции или не явившиеся на нее, получат материалы конференции. 6.Расходы на проживание в гостинице и авиабилеты не входят в конференционный взнос. </w:t>
      </w:r>
    </w:p>
    <w:p w:rsidR="001455C1" w:rsidRPr="006A375B" w:rsidRDefault="001455C1" w:rsidP="0046685B">
      <w:pPr>
        <w:tabs>
          <w:tab w:val="right" w:pos="2070"/>
        </w:tabs>
        <w:rPr>
          <w:rFonts w:ascii="Arial" w:hAnsi="Arial" w:cs="Arial"/>
          <w:sz w:val="22"/>
          <w:szCs w:val="22"/>
        </w:rPr>
      </w:pPr>
    </w:p>
    <w:p w:rsidR="001455C1" w:rsidRDefault="001455C1" w:rsidP="000D5DC6">
      <w:pPr>
        <w:tabs>
          <w:tab w:val="right" w:pos="2070"/>
          <w:tab w:val="left" w:pos="2520"/>
          <w:tab w:val="left" w:pos="2700"/>
          <w:tab w:val="left" w:pos="3600"/>
        </w:tabs>
        <w:spacing w:line="360" w:lineRule="auto"/>
        <w:rPr>
          <w:rFonts w:ascii="Arial" w:hAnsi="Arial" w:cs="Arial"/>
          <w:b/>
          <w:bCs/>
          <w:sz w:val="32"/>
          <w:szCs w:val="32"/>
        </w:rPr>
      </w:pPr>
    </w:p>
    <w:p w:rsidR="001455C1" w:rsidRPr="00EB060B" w:rsidRDefault="001455C1" w:rsidP="0046685B">
      <w:pPr>
        <w:tabs>
          <w:tab w:val="right" w:pos="2070"/>
          <w:tab w:val="left" w:pos="2520"/>
          <w:tab w:val="left" w:pos="2700"/>
          <w:tab w:val="left" w:pos="3600"/>
        </w:tabs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B060B">
        <w:rPr>
          <w:rFonts w:ascii="Arial" w:hAnsi="Arial" w:cs="Arial"/>
          <w:b/>
          <w:bCs/>
          <w:sz w:val="32"/>
          <w:szCs w:val="32"/>
        </w:rPr>
        <w:t xml:space="preserve">До встречи </w:t>
      </w:r>
      <w:r>
        <w:rPr>
          <w:rFonts w:ascii="Arial" w:hAnsi="Arial" w:cs="Arial"/>
          <w:b/>
          <w:bCs/>
          <w:sz w:val="32"/>
          <w:szCs w:val="32"/>
        </w:rPr>
        <w:t>28-29</w:t>
      </w:r>
      <w:r w:rsidRPr="00EB060B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июня</w:t>
      </w:r>
      <w:r w:rsidRPr="00EB060B">
        <w:rPr>
          <w:rFonts w:ascii="Arial" w:hAnsi="Arial" w:cs="Arial"/>
          <w:b/>
          <w:bCs/>
          <w:sz w:val="32"/>
          <w:szCs w:val="32"/>
        </w:rPr>
        <w:t>!</w:t>
      </w:r>
    </w:p>
    <w:sectPr w:rsidR="001455C1" w:rsidRPr="00EB060B" w:rsidSect="00706745">
      <w:pgSz w:w="11906" w:h="16838"/>
      <w:pgMar w:top="680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D89"/>
    <w:rsid w:val="00021C6D"/>
    <w:rsid w:val="00024F3B"/>
    <w:rsid w:val="00076212"/>
    <w:rsid w:val="00076573"/>
    <w:rsid w:val="00091E28"/>
    <w:rsid w:val="000D3147"/>
    <w:rsid w:val="000D5DC6"/>
    <w:rsid w:val="000E47DC"/>
    <w:rsid w:val="00120D49"/>
    <w:rsid w:val="001455C1"/>
    <w:rsid w:val="0015182A"/>
    <w:rsid w:val="0018629D"/>
    <w:rsid w:val="00186DB7"/>
    <w:rsid w:val="00197A22"/>
    <w:rsid w:val="001D42C7"/>
    <w:rsid w:val="001E5939"/>
    <w:rsid w:val="00201B46"/>
    <w:rsid w:val="00201BD4"/>
    <w:rsid w:val="00210508"/>
    <w:rsid w:val="00211FA3"/>
    <w:rsid w:val="00223C89"/>
    <w:rsid w:val="00231AB2"/>
    <w:rsid w:val="00243BB7"/>
    <w:rsid w:val="00274427"/>
    <w:rsid w:val="002A4FCF"/>
    <w:rsid w:val="002B15F9"/>
    <w:rsid w:val="002E2114"/>
    <w:rsid w:val="002E4D16"/>
    <w:rsid w:val="002F440C"/>
    <w:rsid w:val="00303753"/>
    <w:rsid w:val="00317E23"/>
    <w:rsid w:val="00324F9A"/>
    <w:rsid w:val="00333F2E"/>
    <w:rsid w:val="00341413"/>
    <w:rsid w:val="003456F2"/>
    <w:rsid w:val="00355CC9"/>
    <w:rsid w:val="00383114"/>
    <w:rsid w:val="003B5F7E"/>
    <w:rsid w:val="003C0D85"/>
    <w:rsid w:val="004026FD"/>
    <w:rsid w:val="00463D75"/>
    <w:rsid w:val="0046685B"/>
    <w:rsid w:val="004B2AEB"/>
    <w:rsid w:val="004D4137"/>
    <w:rsid w:val="005017D1"/>
    <w:rsid w:val="00523D96"/>
    <w:rsid w:val="00550548"/>
    <w:rsid w:val="00555585"/>
    <w:rsid w:val="00583870"/>
    <w:rsid w:val="00583DE8"/>
    <w:rsid w:val="005C0849"/>
    <w:rsid w:val="005C3BD4"/>
    <w:rsid w:val="005F6F9D"/>
    <w:rsid w:val="005F7E2F"/>
    <w:rsid w:val="00631A67"/>
    <w:rsid w:val="006933B1"/>
    <w:rsid w:val="006A1AAE"/>
    <w:rsid w:val="006A375B"/>
    <w:rsid w:val="006D2562"/>
    <w:rsid w:val="006D706E"/>
    <w:rsid w:val="006F2974"/>
    <w:rsid w:val="006F2C87"/>
    <w:rsid w:val="00706745"/>
    <w:rsid w:val="00731664"/>
    <w:rsid w:val="007344C6"/>
    <w:rsid w:val="007433A6"/>
    <w:rsid w:val="00745B50"/>
    <w:rsid w:val="00760EF9"/>
    <w:rsid w:val="007974C4"/>
    <w:rsid w:val="007A77E3"/>
    <w:rsid w:val="007C19A8"/>
    <w:rsid w:val="007C6043"/>
    <w:rsid w:val="007D0389"/>
    <w:rsid w:val="007F16F1"/>
    <w:rsid w:val="007F2E4D"/>
    <w:rsid w:val="007F6C79"/>
    <w:rsid w:val="007F7061"/>
    <w:rsid w:val="007F78A2"/>
    <w:rsid w:val="00803290"/>
    <w:rsid w:val="008139BF"/>
    <w:rsid w:val="008824FB"/>
    <w:rsid w:val="008A3DA2"/>
    <w:rsid w:val="008B4077"/>
    <w:rsid w:val="00902551"/>
    <w:rsid w:val="00905FE8"/>
    <w:rsid w:val="00906A51"/>
    <w:rsid w:val="009330B4"/>
    <w:rsid w:val="009D2293"/>
    <w:rsid w:val="009D3FB6"/>
    <w:rsid w:val="009E670F"/>
    <w:rsid w:val="009F38CF"/>
    <w:rsid w:val="009F46D6"/>
    <w:rsid w:val="00A010A7"/>
    <w:rsid w:val="00A16460"/>
    <w:rsid w:val="00A57A95"/>
    <w:rsid w:val="00A665A9"/>
    <w:rsid w:val="00A83801"/>
    <w:rsid w:val="00AD2444"/>
    <w:rsid w:val="00B03445"/>
    <w:rsid w:val="00B05CAE"/>
    <w:rsid w:val="00B20777"/>
    <w:rsid w:val="00B44EE0"/>
    <w:rsid w:val="00B54D89"/>
    <w:rsid w:val="00B5613F"/>
    <w:rsid w:val="00B664DE"/>
    <w:rsid w:val="00BD155E"/>
    <w:rsid w:val="00BD2AC9"/>
    <w:rsid w:val="00BF02A7"/>
    <w:rsid w:val="00C53681"/>
    <w:rsid w:val="00C67E56"/>
    <w:rsid w:val="00CF1755"/>
    <w:rsid w:val="00D51C27"/>
    <w:rsid w:val="00D70428"/>
    <w:rsid w:val="00DA711C"/>
    <w:rsid w:val="00DA7CFB"/>
    <w:rsid w:val="00DB0520"/>
    <w:rsid w:val="00DB07F4"/>
    <w:rsid w:val="00DB0831"/>
    <w:rsid w:val="00DB27BD"/>
    <w:rsid w:val="00DC328D"/>
    <w:rsid w:val="00E240FF"/>
    <w:rsid w:val="00E51137"/>
    <w:rsid w:val="00E64CFA"/>
    <w:rsid w:val="00E81FB0"/>
    <w:rsid w:val="00E87575"/>
    <w:rsid w:val="00EB060B"/>
    <w:rsid w:val="00EC2C66"/>
    <w:rsid w:val="00EC688A"/>
    <w:rsid w:val="00EE4B7C"/>
    <w:rsid w:val="00EE4DAB"/>
    <w:rsid w:val="00F07F36"/>
    <w:rsid w:val="00F4772C"/>
    <w:rsid w:val="00FC21F4"/>
    <w:rsid w:val="00FE2822"/>
    <w:rsid w:val="00FF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D1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330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F175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97A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4EE0"/>
    <w:rPr>
      <w:sz w:val="2"/>
      <w:szCs w:val="2"/>
    </w:rPr>
  </w:style>
  <w:style w:type="table" w:styleId="TableContemporary">
    <w:name w:val="Table Contemporary"/>
    <w:basedOn w:val="TableNormal"/>
    <w:uiPriority w:val="99"/>
    <w:rsid w:val="008824FB"/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Strong">
    <w:name w:val="Strong"/>
    <w:basedOn w:val="DefaultParagraphFont"/>
    <w:uiPriority w:val="99"/>
    <w:qFormat/>
    <w:rsid w:val="0046685B"/>
    <w:rPr>
      <w:b/>
      <w:bCs/>
    </w:rPr>
  </w:style>
  <w:style w:type="paragraph" w:customStyle="1" w:styleId="NoParagraphStyle">
    <w:name w:val="[No Paragraph Style]"/>
    <w:uiPriority w:val="99"/>
    <w:rsid w:val="0046685B"/>
    <w:pPr>
      <w:widowControl w:val="0"/>
      <w:suppressAutoHyphens/>
      <w:autoSpaceDE w:val="0"/>
      <w:spacing w:line="288" w:lineRule="auto"/>
      <w:textAlignment w:val="center"/>
    </w:pPr>
    <w:rPr>
      <w:rFonts w:ascii="Times-Roman" w:hAnsi="Times-Roman" w:cs="Times-Roman"/>
      <w:color w:val="000000"/>
      <w:kern w:val="1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46685B"/>
  </w:style>
  <w:style w:type="paragraph" w:styleId="Title">
    <w:name w:val="Title"/>
    <w:basedOn w:val="Normal"/>
    <w:link w:val="TitleChar"/>
    <w:uiPriority w:val="99"/>
    <w:qFormat/>
    <w:rsid w:val="0046685B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44EE0"/>
    <w:rPr>
      <w:rFonts w:ascii="Cambria" w:hAnsi="Cambria" w:cs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6A375B"/>
    <w:pPr>
      <w:spacing w:before="100" w:beforeAutospacing="1" w:after="100" w:afterAutospacing="1"/>
    </w:pPr>
  </w:style>
  <w:style w:type="character" w:customStyle="1" w:styleId="apple-style-span">
    <w:name w:val="apple-style-span"/>
    <w:uiPriority w:val="99"/>
    <w:rsid w:val="006A37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464</Words>
  <Characters>2651</Characters>
  <Application>Microsoft Office Outlook</Application>
  <DocSecurity>0</DocSecurity>
  <Lines>0</Lines>
  <Paragraphs>0</Paragraphs>
  <ScaleCrop>false</ScaleCrop>
  <Company>АМЗ Групп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партнеры</dc:title>
  <dc:subject/>
  <dc:creator>vpereslegin</dc:creator>
  <cp:keywords/>
  <dc:description/>
  <cp:lastModifiedBy>nav</cp:lastModifiedBy>
  <cp:revision>6</cp:revision>
  <cp:lastPrinted>2011-04-19T07:27:00Z</cp:lastPrinted>
  <dcterms:created xsi:type="dcterms:W3CDTF">2011-04-19T07:29:00Z</dcterms:created>
  <dcterms:modified xsi:type="dcterms:W3CDTF">2011-05-31T11:04:00Z</dcterms:modified>
</cp:coreProperties>
</file>